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07D11" w14:textId="13259562" w:rsidR="007E7AD3" w:rsidRDefault="007E7AD3" w:rsidP="007E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DD59BC">
        <w:rPr>
          <w:b/>
          <w:noProof/>
          <w:sz w:val="24"/>
        </w:rPr>
        <w:t>202</w:t>
      </w:r>
    </w:p>
    <w:p w14:paraId="631ABF6E" w14:textId="54BED1B9" w:rsidR="007E7AD3" w:rsidRDefault="007E7AD3" w:rsidP="007E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FD4EED">
        <w:rPr>
          <w:b/>
          <w:noProof/>
          <w:sz w:val="24"/>
        </w:rPr>
        <w:t>018</w:t>
      </w:r>
      <w:r>
        <w:rPr>
          <w:b/>
          <w:noProof/>
          <w:sz w:val="24"/>
        </w:rPr>
        <w:t>)</w:t>
      </w:r>
    </w:p>
    <w:p w14:paraId="7CA5EDAC" w14:textId="0EA61C18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77777777" w:rsidR="000F7ECB" w:rsidRPr="00DC278D" w:rsidRDefault="000F7ECB" w:rsidP="00850230">
      <w:r w:rsidRPr="00DC278D">
        <w:br/>
      </w:r>
    </w:p>
    <w:p w14:paraId="6523DA01" w14:textId="3F5C08B9" w:rsidR="000F7ECB" w:rsidRPr="00511A1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7AA">
        <w:rPr>
          <w:rFonts w:ascii="Arial" w:hAnsi="Arial" w:cs="Arial"/>
          <w:b/>
        </w:rPr>
        <w:t xml:space="preserve">Skeleton TR for </w:t>
      </w:r>
      <w:r w:rsidR="00430DF9">
        <w:rPr>
          <w:rFonts w:ascii="Arial" w:hAnsi="Arial" w:cs="Arial"/>
          <w:b/>
        </w:rPr>
        <w:t>Generic IOPS mode of operation</w:t>
      </w:r>
      <w:r w:rsidR="00222D66">
        <w:rPr>
          <w:rFonts w:ascii="Arial" w:hAnsi="Arial" w:cs="Arial"/>
          <w:b/>
        </w:rPr>
        <w:br/>
      </w:r>
      <w:r w:rsidR="00430DF9" w:rsidRPr="00430DF9">
        <w:rPr>
          <w:rFonts w:ascii="Arial" w:hAnsi="Arial" w:cs="Arial"/>
          <w:b/>
        </w:rPr>
        <w:t>TR 23.700-09, Version 0.0.</w:t>
      </w:r>
      <w:r w:rsidR="00511A12">
        <w:rPr>
          <w:rFonts w:ascii="Arial" w:hAnsi="Arial" w:cs="Arial"/>
          <w:b/>
        </w:rPr>
        <w:t>1</w:t>
      </w:r>
      <w:r w:rsidR="00222D66" w:rsidRPr="00430DF9">
        <w:rPr>
          <w:rFonts w:ascii="Arial" w:hAnsi="Arial" w:cs="Arial"/>
          <w:b/>
        </w:rPr>
        <w:br/>
      </w:r>
    </w:p>
    <w:p w14:paraId="2B6F3FEA" w14:textId="2FA1A01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30DF9" w:rsidRPr="00430DF9">
        <w:rPr>
          <w:rFonts w:ascii="Arial" w:hAnsi="Arial" w:cs="Arial"/>
          <w:b/>
        </w:rPr>
        <w:t>FirstNet, Mark Lipford</w:t>
      </w:r>
      <w:r w:rsidR="00201520" w:rsidRPr="00430DF9">
        <w:rPr>
          <w:rFonts w:ascii="Arial" w:hAnsi="Arial" w:cs="Arial"/>
          <w:b/>
        </w:rPr>
        <w:br/>
      </w:r>
    </w:p>
    <w:p w14:paraId="65F3CEE5" w14:textId="7A02915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4550" w:rsidRPr="002D4550">
        <w:rPr>
          <w:rFonts w:ascii="Arial" w:hAnsi="Arial" w:cs="Arial"/>
          <w:b/>
        </w:rPr>
        <w:t>Agreement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418CDB30" w:rsidR="0045428D" w:rsidRPr="00CB31DA" w:rsidRDefault="002D4550">
      <w:pPr>
        <w:tabs>
          <w:tab w:val="left" w:pos="3119"/>
        </w:tabs>
        <w:rPr>
          <w:sz w:val="24"/>
        </w:rPr>
      </w:pPr>
      <w:r w:rsidRPr="00CB31DA">
        <w:rPr>
          <w:sz w:val="24"/>
        </w:rPr>
        <w:t xml:space="preserve">This is the </w:t>
      </w:r>
      <w:r w:rsidR="00CB31DA" w:rsidRPr="00CB31DA">
        <w:rPr>
          <w:sz w:val="24"/>
        </w:rPr>
        <w:t xml:space="preserve">initial skeleton TR template for the generic IOPS mode of operation.  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3A052523" w:rsidR="0045428D" w:rsidRPr="0012659B" w:rsidRDefault="0012659B">
      <w:pPr>
        <w:tabs>
          <w:tab w:val="left" w:pos="3119"/>
        </w:tabs>
        <w:rPr>
          <w:sz w:val="24"/>
        </w:rPr>
      </w:pPr>
      <w:r w:rsidRPr="0012659B">
        <w:rPr>
          <w:sz w:val="24"/>
        </w:rPr>
        <w:t>All section</w:t>
      </w:r>
      <w:r>
        <w:rPr>
          <w:sz w:val="24"/>
        </w:rPr>
        <w:t>s</w:t>
      </w:r>
      <w:r w:rsidRPr="0012659B">
        <w:rPr>
          <w:sz w:val="24"/>
        </w:rPr>
        <w:t xml:space="preserve"> need to be completed</w:t>
      </w:r>
    </w:p>
    <w:sectPr w:rsidR="0045428D" w:rsidRPr="001265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D5734"/>
    <w:rsid w:val="000F7ECB"/>
    <w:rsid w:val="00114C49"/>
    <w:rsid w:val="0012659B"/>
    <w:rsid w:val="001C345F"/>
    <w:rsid w:val="001D758F"/>
    <w:rsid w:val="00201520"/>
    <w:rsid w:val="00222D66"/>
    <w:rsid w:val="002A26CA"/>
    <w:rsid w:val="002B09A1"/>
    <w:rsid w:val="002C3756"/>
    <w:rsid w:val="002D4550"/>
    <w:rsid w:val="002F21EB"/>
    <w:rsid w:val="00314205"/>
    <w:rsid w:val="003226B1"/>
    <w:rsid w:val="00322A9B"/>
    <w:rsid w:val="00326C7D"/>
    <w:rsid w:val="003818E9"/>
    <w:rsid w:val="003A4121"/>
    <w:rsid w:val="003E19AA"/>
    <w:rsid w:val="003F7603"/>
    <w:rsid w:val="004127E9"/>
    <w:rsid w:val="00421C04"/>
    <w:rsid w:val="00430DF9"/>
    <w:rsid w:val="00442489"/>
    <w:rsid w:val="0045428D"/>
    <w:rsid w:val="004705C2"/>
    <w:rsid w:val="00476C6B"/>
    <w:rsid w:val="004C181D"/>
    <w:rsid w:val="00511A12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6C6F72"/>
    <w:rsid w:val="006E399E"/>
    <w:rsid w:val="0076611F"/>
    <w:rsid w:val="007C4DCB"/>
    <w:rsid w:val="007E7AD3"/>
    <w:rsid w:val="00850230"/>
    <w:rsid w:val="00860458"/>
    <w:rsid w:val="00893C3D"/>
    <w:rsid w:val="008B2EA9"/>
    <w:rsid w:val="008D6985"/>
    <w:rsid w:val="008F29EB"/>
    <w:rsid w:val="009612FF"/>
    <w:rsid w:val="009760CB"/>
    <w:rsid w:val="00A11819"/>
    <w:rsid w:val="00A26591"/>
    <w:rsid w:val="00A52EBB"/>
    <w:rsid w:val="00AC2199"/>
    <w:rsid w:val="00AD2F80"/>
    <w:rsid w:val="00B03BA0"/>
    <w:rsid w:val="00B40960"/>
    <w:rsid w:val="00B849F8"/>
    <w:rsid w:val="00BC27DD"/>
    <w:rsid w:val="00C11E1D"/>
    <w:rsid w:val="00C128D0"/>
    <w:rsid w:val="00C60D73"/>
    <w:rsid w:val="00CB31DA"/>
    <w:rsid w:val="00CC358C"/>
    <w:rsid w:val="00CD4B1D"/>
    <w:rsid w:val="00CE06D7"/>
    <w:rsid w:val="00D30C8D"/>
    <w:rsid w:val="00D407AA"/>
    <w:rsid w:val="00D82A06"/>
    <w:rsid w:val="00D84B03"/>
    <w:rsid w:val="00DC278D"/>
    <w:rsid w:val="00DD59BC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0FD1FC2"/>
    <w:rsid w:val="00FD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  <w:style w:type="paragraph" w:styleId="Revision">
    <w:name w:val="Revision"/>
    <w:hidden/>
    <w:uiPriority w:val="99"/>
    <w:semiHidden/>
    <w:rsid w:val="008F29EB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CR0186</cp:lastModifiedBy>
  <cp:revision>3</cp:revision>
  <dcterms:created xsi:type="dcterms:W3CDTF">2024-07-15T18:39:00Z</dcterms:created>
  <dcterms:modified xsi:type="dcterms:W3CDTF">2024-07-16T13:34:00Z</dcterms:modified>
</cp:coreProperties>
</file>